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009A332E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E37C9B">
        <w:rPr>
          <w:sz w:val="24"/>
          <w:szCs w:val="24"/>
          <w:lang w:eastAsia="ja-JP"/>
        </w:rPr>
        <w:t>514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3F8EADF7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9E59D2">
        <w:rPr>
          <w:sz w:val="24"/>
          <w:szCs w:val="24"/>
          <w:lang w:eastAsia="ja-JP"/>
        </w:rPr>
        <w:t>3</w:t>
      </w:r>
      <w:r w:rsidR="00011CDB">
        <w:rPr>
          <w:sz w:val="24"/>
          <w:szCs w:val="24"/>
          <w:lang w:eastAsia="ja-JP"/>
        </w:rPr>
        <w:t>84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735E2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E37C9B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5B339496" w:rsidR="00B42461" w:rsidRDefault="003034B9" w:rsidP="00CE3EC4">
      <w:pPr>
        <w:pStyle w:val="B2"/>
      </w:pPr>
      <w:r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lastRenderedPageBreak/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25238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225238" w:rsidRPr="00630C25" w:rsidDel="00305ABE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225238" w:rsidRPr="00630C25" w:rsidDel="00305ABE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40ED45BD" w:rsidR="00225238" w:rsidRPr="00225238" w:rsidDel="00305ABE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225238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225238" w:rsidRPr="00630C25" w:rsidDel="00305ABE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225238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225238" w:rsidRPr="008B38EE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225238" w:rsidRPr="00DF2949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701675D" w:rsidR="00225238" w:rsidRPr="00225238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225238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225238" w:rsidRPr="008B38EE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22523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225238" w:rsidRPr="001C4B14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225238" w:rsidRPr="001C4B14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CE3D1EF" w:rsidR="00225238" w:rsidRPr="00225238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225238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225238" w:rsidRPr="006C2E80" w:rsidRDefault="00225238" w:rsidP="00225238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225238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225238" w:rsidRPr="001C4B14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225238" w:rsidRPr="001C4B14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6BFB8D44" w:rsidR="00225238" w:rsidRPr="00225238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225238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225238" w:rsidRPr="001C4B14" w:rsidRDefault="00225238" w:rsidP="00225238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225238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169E97B9" w:rsidR="00225238" w:rsidRDefault="00225238" w:rsidP="00225238">
            <w:pPr>
              <w:rPr>
                <w:color w:val="000000"/>
                <w:lang w:val="en-US" w:eastAsia="zh-CN"/>
              </w:rPr>
            </w:pPr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225238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225238" w:rsidRPr="001C4B14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225238" w:rsidRPr="001C4B14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7B9B6232" w:rsidR="00225238" w:rsidRPr="001C4B14" w:rsidRDefault="00225238" w:rsidP="00225238">
            <w:pPr>
              <w:rPr>
                <w:color w:val="000000"/>
                <w:lang w:val="en-US" w:eastAsia="zh-CN"/>
              </w:rPr>
            </w:pPr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225238" w:rsidRPr="001C4B14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225238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608BE972" w:rsidR="00225238" w:rsidRPr="00CC3191" w:rsidRDefault="00225238" w:rsidP="00225238"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225238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225238" w:rsidRDefault="00225238" w:rsidP="00225238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58A25883" w:rsidR="00225238" w:rsidRPr="00777A7F" w:rsidRDefault="00225238" w:rsidP="00225238"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225238" w:rsidRDefault="00225238" w:rsidP="00225238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225238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6F0A2B6" w:rsidR="00225238" w:rsidRPr="00777A7F" w:rsidRDefault="00225238" w:rsidP="00225238"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225238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8EA5B04" w:rsidR="00225238" w:rsidRPr="00777A7F" w:rsidRDefault="00225238" w:rsidP="00225238"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225238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225238" w:rsidRDefault="00225238" w:rsidP="00225238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lastRenderedPageBreak/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225238" w:rsidRDefault="00225238" w:rsidP="00225238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19627BBB" w:rsidR="00225238" w:rsidRPr="00777A7F" w:rsidRDefault="00225238" w:rsidP="00225238">
            <w:r w:rsidRPr="00B67DFC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225238" w:rsidRDefault="00225238" w:rsidP="00225238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22523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736F64F9" w:rsidR="00225238" w:rsidRPr="00CC3191" w:rsidRDefault="00225238" w:rsidP="00225238">
            <w:r w:rsidRPr="00AC6F48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22523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6C2160F9" w:rsidR="00225238" w:rsidRPr="00CC3191" w:rsidRDefault="00225238" w:rsidP="00225238">
            <w:r w:rsidRPr="00AC6F48"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225238" w:rsidRDefault="00225238" w:rsidP="0022523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34FAB243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</w:t>
            </w:r>
            <w:r w:rsidR="00B775A8">
              <w:rPr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1B10A78" w:rsidR="00833D46" w:rsidRPr="00CC3191" w:rsidRDefault="00833D46" w:rsidP="00833D46">
            <w:r w:rsidRPr="00CC3191">
              <w:t>TSG#11</w:t>
            </w:r>
            <w:r w:rsidR="00225238">
              <w:t>5</w:t>
            </w:r>
            <w:r w:rsidRPr="00CC3191">
              <w:t xml:space="preserve"> (</w:t>
            </w:r>
            <w:r w:rsidR="00225238">
              <w:t>March</w:t>
            </w:r>
            <w:r w:rsidRPr="00CC3191">
              <w:t xml:space="preserve"> 202</w:t>
            </w:r>
            <w:r w:rsidR="00225238">
              <w:t>7</w:t>
            </w:r>
            <w:r w:rsidRPr="00CC319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A65D19" w14:paraId="7B655F05" w14:textId="77777777" w:rsidTr="005875D6">
        <w:trPr>
          <w:cantSplit/>
          <w:jc w:val="center"/>
        </w:trPr>
        <w:tc>
          <w:tcPr>
            <w:tcW w:w="5029" w:type="dxa"/>
          </w:tcPr>
          <w:p w14:paraId="125253CB" w14:textId="3E3EA54F" w:rsidR="00A65D19" w:rsidRDefault="00A65D19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1CDB"/>
    <w:rsid w:val="0002191A"/>
    <w:rsid w:val="000230E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E51"/>
    <w:rsid w:val="00102A24"/>
    <w:rsid w:val="00104A78"/>
    <w:rsid w:val="0010504C"/>
    <w:rsid w:val="00111AA9"/>
    <w:rsid w:val="00113E86"/>
    <w:rsid w:val="001140AD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2617"/>
    <w:rsid w:val="001F7653"/>
    <w:rsid w:val="0020123F"/>
    <w:rsid w:val="002070CB"/>
    <w:rsid w:val="00221438"/>
    <w:rsid w:val="002252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34B9"/>
    <w:rsid w:val="003057FD"/>
    <w:rsid w:val="00305ABE"/>
    <w:rsid w:val="003101C6"/>
    <w:rsid w:val="0031098D"/>
    <w:rsid w:val="00310E70"/>
    <w:rsid w:val="003127D4"/>
    <w:rsid w:val="00313F3E"/>
    <w:rsid w:val="00313F74"/>
    <w:rsid w:val="00315ECB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35A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1AC5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07C0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9D2"/>
    <w:rsid w:val="009E5DBA"/>
    <w:rsid w:val="009F29EC"/>
    <w:rsid w:val="009F6047"/>
    <w:rsid w:val="00A03D2A"/>
    <w:rsid w:val="00A10ADB"/>
    <w:rsid w:val="00A14179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65D19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05826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37C9B"/>
    <w:rsid w:val="00E413E0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C52C2"/>
    <w:rsid w:val="00ED166C"/>
    <w:rsid w:val="00ED5563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2743B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1011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5</cp:revision>
  <cp:lastPrinted>2001-04-23T09:30:00Z</cp:lastPrinted>
  <dcterms:created xsi:type="dcterms:W3CDTF">2026-02-13T04:33:00Z</dcterms:created>
  <dcterms:modified xsi:type="dcterms:W3CDTF">2026-02-13T05:08:00Z</dcterms:modified>
</cp:coreProperties>
</file>